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D1A7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D1A7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DD1A7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DD1A7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DD1A7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DD1A7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DD1A7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DD1A7E" w:rsidRPr="00DD1A7E">
          <w:rPr>
            <w:b w:val="0"/>
          </w:rPr>
          <w:t xml:space="preserve"> 11091/017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DD1A7E" w:rsidP="00232C8F">
            <w:r>
              <w:t>Врач-рентгенолог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DD1A7E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DD1A7E" w:rsidRPr="00DD1A7E">
          <w:rPr>
            <w:rStyle w:val="aa"/>
          </w:rPr>
          <w:t xml:space="preserve"> Рентгенологическое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DD1A7E" w:rsidRPr="00DD1A7E">
          <w:rPr>
            <w:rStyle w:val="aa"/>
          </w:rPr>
          <w:t>2;</w:t>
        </w:r>
        <w:r w:rsidR="00DD1A7E" w:rsidRPr="00DD1A7E">
          <w:rPr>
            <w:u w:val="single"/>
          </w:rPr>
          <w:t xml:space="preserve">  11091/017, 11091/017-1А (11091/017)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DD1A7E" w:rsidRPr="00DD1A7E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DD1A7E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DD1A7E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DD1A7E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DD1A7E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DD1A7E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DD1A7E" w:rsidP="00C31869">
            <w:pPr>
              <w:jc w:val="center"/>
            </w:pPr>
            <w:r>
              <w:t>014-300-301 64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DD1A7E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DD1A7E" w:rsidRDefault="00DD1A7E" w:rsidP="00C31869">
            <w:pPr>
              <w:jc w:val="center"/>
            </w:pPr>
            <w:r>
              <w:t>003-301-858 85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1A7E" w:rsidRPr="003947ED" w:rsidRDefault="00DD1A7E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DD1A7E" w:rsidRPr="00DD1A7E">
          <w:rPr>
            <w:rStyle w:val="aa"/>
          </w:rPr>
          <w:t xml:space="preserve"> Негатоскоп, ПЭВМ,</w:t>
        </w:r>
        <w:r w:rsidR="00DD1A7E" w:rsidRPr="00DD1A7E">
          <w:rPr>
            <w:u w:val="single"/>
          </w:rPr>
          <w:t xml:space="preserve"> рентгенологическое оборудование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DD1A7E" w:rsidRPr="00DD1A7E">
          <w:rPr>
            <w:rStyle w:val="aa"/>
          </w:rPr>
          <w:t xml:space="preserve"> Пленка для рентгеновских снимков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D1A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D1A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D1A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D1A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D1A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D1A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D1A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D1A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D1A7E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D1A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D1A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D1A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D1A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D1A7E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D1A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DD1A7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D1A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DD1A7E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DD1A7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D1A7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D1A7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D1A7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D1A7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D1A7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D1A7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1, вид производства: "XIX. УЧРЕЖДЕНИЯ ЗДРАВООХРАНЕНИЯ", позиция (тринадцатизначный символ) в Списке профессии, должности:  12300000-20426. Врачи - рентгенологи, а также врачи, постоянно занятые в рентгенооперационных и ангиографических кабинетах, 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D1A7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542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1.2.30.1., п. 2.4., п. 3.1.;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FF6A86" w:rsidRPr="00FF6A86">
          <w:rPr>
            <w:i/>
            <w:u w:val="single"/>
          </w:rPr>
          <w:t>1. Рекомендации по улучшению и оздоровлению условий труда:</w:t>
        </w:r>
        <w:r w:rsidR="00FF6A86" w:rsidRPr="00FF6A86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FF6A86" w:rsidRPr="00FF6A86">
          <w:rPr>
            <w:i/>
            <w:u w:val="single"/>
          </w:rPr>
          <w:tab/>
          <w:t>   </w:t>
        </w:r>
        <w:r w:rsidR="00FF6A86" w:rsidRPr="00FF6A86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2.2.9.2510-09);</w:t>
        </w:r>
        <w:r w:rsidR="00FF6A86" w:rsidRPr="00FF6A86">
          <w:rPr>
            <w:i/>
            <w:u w:val="single"/>
          </w:rPr>
          <w:tab/>
          <w:t>   </w:t>
        </w:r>
        <w:r w:rsidR="00FF6A86" w:rsidRPr="00FF6A86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FF6A86" w:rsidRPr="00FF6A86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FF6A86" w:rsidRPr="00FF6A86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D1A7E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D1A7E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DD1A7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D1A7E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D1A7E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DD1A7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(дата)</w:t>
            </w: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  <w:r>
              <w:lastRenderedPageBreak/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(дата)</w:t>
            </w: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454222" w:rsidTr="0045422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454222" w:rsidP="003C5C39">
            <w:pPr>
              <w:pStyle w:val="a8"/>
            </w:pPr>
            <w:r w:rsidRPr="00454222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454222" w:rsidP="003C5C39">
            <w:pPr>
              <w:pStyle w:val="a8"/>
            </w:pPr>
            <w:r w:rsidRPr="00454222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45422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454222" w:rsidRDefault="00FF6A86" w:rsidP="003C5C39">
            <w:pPr>
              <w:pStyle w:val="a8"/>
            </w:pPr>
            <w:r>
              <w:t>24.11.2016</w:t>
            </w:r>
          </w:p>
        </w:tc>
      </w:tr>
      <w:tr w:rsidR="00EF07A3" w:rsidRPr="00454222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454222" w:rsidRDefault="00454222" w:rsidP="003C5C39">
            <w:pPr>
              <w:pStyle w:val="a8"/>
              <w:rPr>
                <w:b/>
                <w:vertAlign w:val="superscript"/>
              </w:rPr>
            </w:pPr>
            <w:r w:rsidRPr="004542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45422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454222" w:rsidRDefault="00454222" w:rsidP="00EF07A3">
            <w:pPr>
              <w:pStyle w:val="a8"/>
              <w:rPr>
                <w:b/>
                <w:vertAlign w:val="superscript"/>
              </w:rPr>
            </w:pPr>
            <w:r w:rsidRPr="004542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45422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454222" w:rsidRDefault="00454222" w:rsidP="00EF07A3">
            <w:pPr>
              <w:pStyle w:val="a8"/>
              <w:rPr>
                <w:b/>
                <w:vertAlign w:val="superscript"/>
              </w:rPr>
            </w:pPr>
            <w:r w:rsidRPr="0045422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45422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454222" w:rsidRDefault="00454222" w:rsidP="00EF07A3">
            <w:pPr>
              <w:pStyle w:val="a8"/>
              <w:rPr>
                <w:vertAlign w:val="superscript"/>
              </w:rPr>
            </w:pPr>
            <w:r w:rsidRPr="00454222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DD1A7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D1A7E" w:rsidP="004E51DC">
            <w:pPr>
              <w:pStyle w:val="a8"/>
            </w:pPr>
            <w:r>
              <w:t>Ремезов Евгений Робертович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DD1A7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DD1A7E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EF07A3">
            <w:pPr>
              <w:pStyle w:val="a8"/>
            </w:pPr>
            <w:r>
              <w:t>Певцова Ольга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D1A7E" w:rsidRPr="00DD1A7E" w:rsidRDefault="00DD1A7E" w:rsidP="00EF07A3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(дата)</w:t>
            </w: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D1A7E" w:rsidRPr="00DD1A7E" w:rsidRDefault="00DD1A7E" w:rsidP="00EF07A3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(дата)</w:t>
            </w: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D1A7E" w:rsidRPr="00DD1A7E" w:rsidRDefault="00DD1A7E" w:rsidP="00EF07A3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(дата)</w:t>
            </w: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D1A7E" w:rsidRPr="00DD1A7E" w:rsidRDefault="00DD1A7E" w:rsidP="00EF07A3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(дата)</w:t>
            </w: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D1A7E" w:rsidRPr="00DD1A7E" w:rsidRDefault="00DD1A7E" w:rsidP="00EF07A3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(дата)</w:t>
            </w: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A7E" w:rsidRPr="00DD1A7E" w:rsidRDefault="00DD1A7E" w:rsidP="004E51DC">
            <w:pPr>
              <w:pStyle w:val="a8"/>
            </w:pPr>
          </w:p>
        </w:tc>
      </w:tr>
      <w:tr w:rsidR="00DD1A7E" w:rsidRPr="00DD1A7E" w:rsidTr="00DD1A7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D1A7E" w:rsidRPr="00DD1A7E" w:rsidRDefault="00DD1A7E" w:rsidP="00EF07A3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D1A7E" w:rsidRPr="00DD1A7E" w:rsidRDefault="00DD1A7E" w:rsidP="004E51DC">
            <w:pPr>
              <w:pStyle w:val="a8"/>
              <w:rPr>
                <w:vertAlign w:val="superscript"/>
              </w:rPr>
            </w:pPr>
            <w:r w:rsidRPr="00DD1A7E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222" w:rsidRDefault="00454222" w:rsidP="0076042D">
      <w:pPr>
        <w:pStyle w:val="a9"/>
      </w:pPr>
      <w:r>
        <w:separator/>
      </w:r>
    </w:p>
  </w:endnote>
  <w:endnote w:type="continuationSeparator" w:id="0">
    <w:p w:rsidR="00454222" w:rsidRDefault="004542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DD1A7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11091/017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951AFE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951AFE" w:rsidRPr="00C31869">
            <w:rPr>
              <w:rStyle w:val="ad"/>
              <w:sz w:val="20"/>
              <w:szCs w:val="20"/>
            </w:rPr>
            <w:fldChar w:fldCharType="separate"/>
          </w:r>
          <w:r w:rsidR="00DD1A7E">
            <w:rPr>
              <w:rStyle w:val="ad"/>
              <w:noProof/>
              <w:sz w:val="20"/>
              <w:szCs w:val="20"/>
            </w:rPr>
            <w:t>1</w:t>
          </w:r>
          <w:r w:rsidR="00951AFE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D1A7E" w:rsidRPr="00DD1A7E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222" w:rsidRDefault="00454222" w:rsidP="0076042D">
      <w:pPr>
        <w:pStyle w:val="a9"/>
      </w:pPr>
      <w:r>
        <w:separator/>
      </w:r>
    </w:p>
  </w:footnote>
  <w:footnote w:type="continuationSeparator" w:id="0">
    <w:p w:rsidR="00454222" w:rsidRDefault="004542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nal_rms" w:val="2;  11091/017, 11091/017-1А (11091/017)"/>
    <w:docVar w:name="att_date" w:val="    "/>
    <w:docVar w:name="att_num" w:val="    "/>
    <w:docVar w:name="att_org" w:val="    "/>
    <w:docVar w:name="att_zakl" w:val="- заключение;"/>
    <w:docVar w:name="ceh_info" w:val=" Рентгенологическое отделение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8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17 "/>
    <w:docVar w:name="oborud" w:val=" Негатоскоп, ПЭВМ, рентгенологическое оборудовани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4C60CE7A4A1A4657898B39C4EA536E20"/>
    <w:docVar w:name="rm_id" w:val="14"/>
    <w:docVar w:name="rm_name" w:val="                                          "/>
    <w:docVar w:name="rm_number" w:val=" 11091/017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Пленка для рентгеновских снимков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"/>
    <w:docVar w:name="version" w:val="51"/>
  </w:docVars>
  <w:rsids>
    <w:rsidRoot w:val="0073095E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356DA"/>
    <w:rsid w:val="00367816"/>
    <w:rsid w:val="003876C3"/>
    <w:rsid w:val="003947ED"/>
    <w:rsid w:val="003C24DB"/>
    <w:rsid w:val="003C5C39"/>
    <w:rsid w:val="0040104A"/>
    <w:rsid w:val="00402CAC"/>
    <w:rsid w:val="00444410"/>
    <w:rsid w:val="00454222"/>
    <w:rsid w:val="004754FB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5203B"/>
    <w:rsid w:val="00664ABB"/>
    <w:rsid w:val="0069682B"/>
    <w:rsid w:val="006C28B3"/>
    <w:rsid w:val="006E209C"/>
    <w:rsid w:val="007049EB"/>
    <w:rsid w:val="00710271"/>
    <w:rsid w:val="00717C9F"/>
    <w:rsid w:val="0073095E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51AFE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BC6C7E"/>
    <w:rsid w:val="00C02721"/>
    <w:rsid w:val="00C03F4A"/>
    <w:rsid w:val="00C31869"/>
    <w:rsid w:val="00C76993"/>
    <w:rsid w:val="00CE3307"/>
    <w:rsid w:val="00D76DF8"/>
    <w:rsid w:val="00DB1272"/>
    <w:rsid w:val="00DB5302"/>
    <w:rsid w:val="00DD1A7E"/>
    <w:rsid w:val="00DD6B1F"/>
    <w:rsid w:val="00E124F4"/>
    <w:rsid w:val="00E36337"/>
    <w:rsid w:val="00E43EDA"/>
    <w:rsid w:val="00E81CF9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F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3</TotalTime>
  <Pages>3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7</cp:revision>
  <dcterms:created xsi:type="dcterms:W3CDTF">2016-10-18T06:34:00Z</dcterms:created>
  <dcterms:modified xsi:type="dcterms:W3CDTF">2016-11-25T06:21:00Z</dcterms:modified>
</cp:coreProperties>
</file>